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80572" w14:textId="5418BBFB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OLDHAM</w:t>
      </w:r>
      <w:r>
        <w:rPr>
          <w:rFonts w:ascii="Times New Roman" w:hAnsi="Times New Roman" w:cs="Times New Roman"/>
        </w:rPr>
        <w:t xml:space="preserve">      (</w:t>
      </w:r>
      <w:r w:rsidR="00FC06FB">
        <w:rPr>
          <w:rFonts w:ascii="Times New Roman" w:hAnsi="Times New Roman" w:cs="Times New Roman"/>
        </w:rPr>
        <w:t>d.1485)</w:t>
      </w:r>
    </w:p>
    <w:p w14:paraId="75F5DA1A" w14:textId="77777777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Abbot of Chester.</w:t>
      </w:r>
    </w:p>
    <w:p w14:paraId="73BD02AA" w14:textId="77777777" w:rsidR="009E038C" w:rsidRDefault="009E038C" w:rsidP="009E038C">
      <w:pPr>
        <w:rPr>
          <w:rFonts w:ascii="Times New Roman" w:hAnsi="Times New Roman" w:cs="Times New Roman"/>
        </w:rPr>
      </w:pPr>
    </w:p>
    <w:p w14:paraId="351C3144" w14:textId="77777777" w:rsidR="009E038C" w:rsidRDefault="009E038C" w:rsidP="009E038C">
      <w:pPr>
        <w:rPr>
          <w:rFonts w:ascii="Times New Roman" w:hAnsi="Times New Roman" w:cs="Times New Roman"/>
        </w:rPr>
      </w:pPr>
    </w:p>
    <w:p w14:paraId="515898E0" w14:textId="77777777" w:rsidR="00FC06FB" w:rsidRDefault="00FC06FB" w:rsidP="00FC06FB">
      <w:pPr>
        <w:pStyle w:val="NoSpacing"/>
      </w:pPr>
      <w:r>
        <w:tab/>
        <w:t>1483</w:t>
      </w:r>
      <w:r>
        <w:tab/>
        <w:t>He made a plaint of debt against John Llamier, parson of Latton, Wiltshire(q.v.),</w:t>
      </w:r>
    </w:p>
    <w:p w14:paraId="4EEDAD1B" w14:textId="77777777" w:rsidR="00FC06FB" w:rsidRDefault="00FC06FB" w:rsidP="00FC06FB">
      <w:pPr>
        <w:pStyle w:val="NoSpacing"/>
      </w:pPr>
      <w:r>
        <w:tab/>
      </w:r>
      <w:r>
        <w:tab/>
        <w:t>William Robertes of Chipping Campden, Gloucester(q.v.), Richard Wyddyrs of</w:t>
      </w:r>
    </w:p>
    <w:p w14:paraId="0F16B596" w14:textId="77777777" w:rsidR="00FC06FB" w:rsidRDefault="00FC06FB" w:rsidP="00FC06FB">
      <w:pPr>
        <w:pStyle w:val="NoSpacing"/>
      </w:pPr>
      <w:r>
        <w:tab/>
      </w:r>
      <w:r>
        <w:tab/>
        <w:t>Newport(q.v.) and Henry Bolyfaunte of Chipping Campden(q.v.).</w:t>
      </w:r>
    </w:p>
    <w:p w14:paraId="46CD6997" w14:textId="44D49A86" w:rsidR="00FC06FB" w:rsidRDefault="00FC06FB" w:rsidP="00FC06FB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152"/>
        </w:tabs>
      </w:pPr>
      <w:r>
        <w:tab/>
      </w:r>
      <w:r>
        <w:tab/>
        <w:t>(</w:t>
      </w:r>
      <w:hyperlink r:id="rId6" w:history="1">
        <w:r>
          <w:rPr>
            <w:rStyle w:val="Hyperlink"/>
          </w:rPr>
          <w:t xml:space="preserve">http://aalt.law.uh.edu/Indices/CP40Indices/CP40no883Pl.htm  </w:t>
        </w:r>
      </w:hyperlink>
      <w:r>
        <w:t>)</w:t>
      </w:r>
      <w:r>
        <w:tab/>
      </w:r>
    </w:p>
    <w:p w14:paraId="159ABAC6" w14:textId="77777777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trespass, hunting and fishing in his free warren against</w:t>
      </w:r>
    </w:p>
    <w:p w14:paraId="6BFBF2D4" w14:textId="77777777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Walter Tykhyll of Aston on Trent, Derbyshire(q.v.), William Smyth of</w:t>
      </w:r>
    </w:p>
    <w:p w14:paraId="3B9F91FF" w14:textId="77777777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Ratcliffe on Soar, Nottinghamshire(q.v.), and William Carter of King’s</w:t>
      </w:r>
    </w:p>
    <w:p w14:paraId="73B0BB86" w14:textId="77777777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Newton, Derbyshire(q.v.).</w:t>
      </w:r>
    </w:p>
    <w:p w14:paraId="5E17065A" w14:textId="77777777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F3608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45BA282" w14:textId="77777777" w:rsidR="009E038C" w:rsidRDefault="009E038C" w:rsidP="009E038C">
      <w:pPr>
        <w:rPr>
          <w:rFonts w:ascii="Times New Roman" w:hAnsi="Times New Roman" w:cs="Times New Roman"/>
        </w:rPr>
      </w:pPr>
    </w:p>
    <w:p w14:paraId="3A7619B6" w14:textId="77777777" w:rsidR="009E038C" w:rsidRDefault="009E038C" w:rsidP="009E038C">
      <w:pPr>
        <w:rPr>
          <w:rFonts w:ascii="Times New Roman" w:hAnsi="Times New Roman" w:cs="Times New Roman"/>
        </w:rPr>
      </w:pPr>
    </w:p>
    <w:p w14:paraId="5FC535B4" w14:textId="77777777" w:rsidR="009E038C" w:rsidRDefault="009E038C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August 2018</w:t>
      </w:r>
    </w:p>
    <w:p w14:paraId="4858C7EC" w14:textId="2270012C" w:rsidR="00FC06FB" w:rsidRDefault="00FC06FB" w:rsidP="009E03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June 2023</w:t>
      </w:r>
    </w:p>
    <w:p w14:paraId="523A1CBE" w14:textId="77777777" w:rsidR="006B2F86" w:rsidRPr="00E71FC3" w:rsidRDefault="00FC06FB" w:rsidP="00E71FC3">
      <w:pPr>
        <w:pStyle w:val="NoSpacing"/>
      </w:pPr>
    </w:p>
    <w:sectPr w:rsidR="006B2F86" w:rsidRPr="00E71FC3" w:rsidSect="00FC06FB">
      <w:footerReference w:type="default" r:id="rId8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808F2" w14:textId="77777777" w:rsidR="009E038C" w:rsidRDefault="009E038C" w:rsidP="00E71FC3">
      <w:r>
        <w:separator/>
      </w:r>
    </w:p>
  </w:endnote>
  <w:endnote w:type="continuationSeparator" w:id="0">
    <w:p w14:paraId="5EBC36BB" w14:textId="77777777" w:rsidR="009E038C" w:rsidRDefault="009E03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D66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D7C64" w14:textId="77777777" w:rsidR="009E038C" w:rsidRDefault="009E038C" w:rsidP="00E71FC3">
      <w:r>
        <w:separator/>
      </w:r>
    </w:p>
  </w:footnote>
  <w:footnote w:type="continuationSeparator" w:id="0">
    <w:p w14:paraId="2D45AB01" w14:textId="77777777" w:rsidR="009E038C" w:rsidRDefault="009E03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38C"/>
    <w:rsid w:val="001A7C09"/>
    <w:rsid w:val="00577BD5"/>
    <w:rsid w:val="00656CBA"/>
    <w:rsid w:val="006A1F77"/>
    <w:rsid w:val="00733BE7"/>
    <w:rsid w:val="009E038C"/>
    <w:rsid w:val="00AB52E8"/>
    <w:rsid w:val="00B16D3F"/>
    <w:rsid w:val="00BB41AC"/>
    <w:rsid w:val="00E71FC3"/>
    <w:rsid w:val="00EF4813"/>
    <w:rsid w:val="00FC0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F7957"/>
  <w15:chartTrackingRefBased/>
  <w15:docId w15:val="{A7F52E45-2DD8-411D-9976-523B303D3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3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E03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2018-09-13T18:19:00Z</dcterms:created>
  <dcterms:modified xsi:type="dcterms:W3CDTF">2023-06-07T18:37:00Z</dcterms:modified>
</cp:coreProperties>
</file>